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Winchester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Winchester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Winchester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Winchester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Winchester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Winchester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47.1% </w:t>
      </w:r>
      <w:r w:rsidRPr="004747BF">
        <w:rPr>
          <w:rFonts w:ascii="Libre Franklin Light" w:eastAsia="Times New Roman" w:hAnsi="Libre Franklin Light" w:cs="Calibri Light"/>
        </w:rPr>
        <w:t xml:space="preserve">of those respondents classified as PGSI 8+ in Winchester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Winchester is estimated to be </w:t>
      </w:r>
      <w:r w:rsidRPr="00773DF7">
        <w:rPr>
          <w:rFonts w:ascii="Libre Franklin Light" w:eastAsia="Times New Roman" w:hAnsi="Libre Franklin Light" w:cs="Calibri Light"/>
          <w:b/>
          <w:bCs/>
          <w:color w:val="C45911" w:themeColor="accent2" w:themeShade="BF"/>
        </w:rPr>
        <w:t xml:space="preserve">£1,726,381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Winchester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Winchester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Winchester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Winchester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inche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Winchester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inche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Winchester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Winchester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inche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Winchester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Winchester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Winchester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Winchester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Winchester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Winchester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£1,726,381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Winchester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£28,120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£581,536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£41,659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£11,717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£21,480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£1,041,869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£1,726,381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Winchester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Winchester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Winchester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Winchester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Winchester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Winchester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Winchester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Winchester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Winchester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Winchester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Winchester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Winchester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F8CA738-9B6C-4630-A208-67C6B3673B0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